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BD3B0" w14:textId="77777777" w:rsidR="00FC4CD0" w:rsidRDefault="00FC4CD0" w:rsidP="00FC4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POTTER</w:t>
      </w:r>
      <w:r>
        <w:rPr>
          <w:rFonts w:cs="Times New Roman"/>
          <w:szCs w:val="24"/>
        </w:rPr>
        <w:t xml:space="preserve">       (fl.1483)</w:t>
      </w:r>
    </w:p>
    <w:p w14:paraId="1C24DD08" w14:textId="77777777" w:rsidR="00FC4CD0" w:rsidRDefault="00FC4CD0" w:rsidP="00FC4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4D404A6E" w14:textId="77777777" w:rsidR="00FC4CD0" w:rsidRDefault="00FC4CD0" w:rsidP="00FC4CD0">
      <w:pPr>
        <w:pStyle w:val="NoSpacing"/>
        <w:rPr>
          <w:rFonts w:cs="Times New Roman"/>
          <w:szCs w:val="24"/>
        </w:rPr>
      </w:pPr>
    </w:p>
    <w:p w14:paraId="36744596" w14:textId="77777777" w:rsidR="00FC4CD0" w:rsidRDefault="00FC4CD0" w:rsidP="00FC4CD0">
      <w:pPr>
        <w:pStyle w:val="NoSpacing"/>
        <w:rPr>
          <w:rFonts w:cs="Times New Roman"/>
          <w:szCs w:val="24"/>
        </w:rPr>
      </w:pPr>
    </w:p>
    <w:p w14:paraId="259E6D5A" w14:textId="77777777" w:rsidR="00FC4CD0" w:rsidRDefault="00FC4CD0" w:rsidP="00FC4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Thomas </w:t>
      </w:r>
      <w:proofErr w:type="spellStart"/>
      <w:r>
        <w:rPr>
          <w:rFonts w:cs="Times New Roman"/>
          <w:szCs w:val="24"/>
        </w:rPr>
        <w:t>Thomas</w:t>
      </w:r>
      <w:proofErr w:type="spellEnd"/>
      <w:r>
        <w:rPr>
          <w:rFonts w:cs="Times New Roman"/>
          <w:szCs w:val="24"/>
        </w:rPr>
        <w:t xml:space="preserve"> of Laughton, Sussex(q.v.).</w:t>
      </w:r>
    </w:p>
    <w:p w14:paraId="49D5D1B6" w14:textId="77777777" w:rsidR="00FC4CD0" w:rsidRDefault="00FC4CD0" w:rsidP="00FC4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ADB1FEA" w14:textId="77777777" w:rsidR="00FC4CD0" w:rsidRDefault="00FC4CD0" w:rsidP="00FC4CD0">
      <w:pPr>
        <w:pStyle w:val="NoSpacing"/>
        <w:rPr>
          <w:rFonts w:cs="Times New Roman"/>
          <w:szCs w:val="24"/>
        </w:rPr>
      </w:pPr>
    </w:p>
    <w:p w14:paraId="336423F5" w14:textId="77777777" w:rsidR="00FC4CD0" w:rsidRDefault="00FC4CD0" w:rsidP="00FC4CD0">
      <w:pPr>
        <w:pStyle w:val="NoSpacing"/>
        <w:rPr>
          <w:rFonts w:cs="Times New Roman"/>
          <w:szCs w:val="24"/>
        </w:rPr>
      </w:pPr>
    </w:p>
    <w:p w14:paraId="68326E54" w14:textId="23C44094" w:rsidR="00BA00AB" w:rsidRPr="00EB3209" w:rsidRDefault="00FC4CD0" w:rsidP="00FC4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February 2023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C1F03" w14:textId="77777777" w:rsidR="00FC4CD0" w:rsidRDefault="00FC4CD0" w:rsidP="009139A6">
      <w:r>
        <w:separator/>
      </w:r>
    </w:p>
  </w:endnote>
  <w:endnote w:type="continuationSeparator" w:id="0">
    <w:p w14:paraId="23D889FA" w14:textId="77777777" w:rsidR="00FC4CD0" w:rsidRDefault="00FC4C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015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17F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C4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F6F7E" w14:textId="77777777" w:rsidR="00FC4CD0" w:rsidRDefault="00FC4CD0" w:rsidP="009139A6">
      <w:r>
        <w:separator/>
      </w:r>
    </w:p>
  </w:footnote>
  <w:footnote w:type="continuationSeparator" w:id="0">
    <w:p w14:paraId="26208FFC" w14:textId="77777777" w:rsidR="00FC4CD0" w:rsidRDefault="00FC4C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6E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D11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423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CD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C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45BAA"/>
  <w15:chartTrackingRefBased/>
  <w15:docId w15:val="{C652C34D-40C3-431B-8792-BE8CA66D8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C4C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2023-04-11T20:10:00Z</dcterms:created>
  <dcterms:modified xsi:type="dcterms:W3CDTF">2023-04-11T20:11:00Z</dcterms:modified>
</cp:coreProperties>
</file>